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Pr="000C4921" w:rsidRDefault="00E05262" w:rsidP="000C4921">
      <w:pPr>
        <w:pStyle w:val="1"/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8D6BF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8D6BF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2E2" w:rsidRDefault="002742E2" w:rsidP="00274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работы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планом работы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3 квартал 2024 года направляю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для рассмотрения на очередном засед</w:t>
      </w:r>
      <w:r w:rsidR="006E091B">
        <w:rPr>
          <w:rFonts w:ascii="Times New Roman" w:hAnsi="Times New Roman" w:cs="Times New Roman"/>
          <w:sz w:val="28"/>
          <w:szCs w:val="28"/>
        </w:rPr>
        <w:t xml:space="preserve">ании Думы </w:t>
      </w:r>
      <w:proofErr w:type="spellStart"/>
      <w:r w:rsidR="006E091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E091B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8D6BF4">
        <w:rPr>
          <w:rFonts w:ascii="Times New Roman" w:hAnsi="Times New Roman" w:cs="Times New Roman"/>
          <w:sz w:val="28"/>
          <w:szCs w:val="28"/>
        </w:rPr>
        <w:t>октябре</w:t>
      </w:r>
      <w:bookmarkStart w:id="2" w:name="_GoBack"/>
      <w:bookmarkEnd w:id="2"/>
      <w:r w:rsidR="006E09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2024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8D16E3">
        <w:rPr>
          <w:rFonts w:ascii="Times New Roman" w:hAnsi="Times New Roman" w:cs="Times New Roman"/>
          <w:sz w:val="28"/>
          <w:szCs w:val="28"/>
        </w:rPr>
        <w:lastRenderedPageBreak/>
        <w:t>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6E091B" w:rsidP="006E09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3A0B2EF6" wp14:editId="5A156C28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6E091B" w:rsidP="006E091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E091B" w:rsidRDefault="006E091B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Председатель комитета по финансам </w:t>
      </w:r>
    </w:p>
    <w:p w:rsidR="008C562B" w:rsidRPr="00DD77A7" w:rsidRDefault="00E923D7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6E091B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 w:rsidR="00DD77A7">
        <w:rPr>
          <w:rFonts w:ascii="Times New Roman" w:hAnsi="Times New Roman" w:cs="Times New Roman"/>
          <w:bCs/>
          <w:sz w:val="18"/>
          <w:szCs w:val="18"/>
        </w:rPr>
        <w:t>2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DD77A7"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>
        <w:rPr>
          <w:rFonts w:ascii="Times New Roman" w:hAnsi="Times New Roman" w:cs="Times New Roman"/>
          <w:bCs/>
          <w:sz w:val="18"/>
          <w:szCs w:val="18"/>
        </w:rPr>
        <w:t>105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C4921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742E2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32CA8"/>
    <w:rsid w:val="005439BD"/>
    <w:rsid w:val="0055009E"/>
    <w:rsid w:val="0056694C"/>
    <w:rsid w:val="00576282"/>
    <w:rsid w:val="00585BD0"/>
    <w:rsid w:val="005921DC"/>
    <w:rsid w:val="00593086"/>
    <w:rsid w:val="005974BE"/>
    <w:rsid w:val="005A5E65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6E091B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D6BF4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0374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77C6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1">
    <w:name w:val="heading 1"/>
    <w:basedOn w:val="a"/>
    <w:next w:val="a"/>
    <w:link w:val="10"/>
    <w:uiPriority w:val="9"/>
    <w:qFormat/>
    <w:rsid w:val="000C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038A0-851C-46F6-8D49-4EEBE09A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2024-10-17T11:02:00Z</dcterms:modified>
</cp:coreProperties>
</file>